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2E736" w14:textId="77777777" w:rsidR="00E22CDF" w:rsidRDefault="00E22CDF" w:rsidP="00E22CDF">
      <w:pPr>
        <w:pStyle w:val="NoSpacing"/>
      </w:pPr>
      <w:r>
        <w:rPr>
          <w:u w:val="single"/>
        </w:rPr>
        <w:t>John BYFLETE</w:t>
      </w:r>
      <w:r>
        <w:t xml:space="preserve">    </w:t>
      </w:r>
      <w:proofErr w:type="gramStart"/>
      <w:r>
        <w:t xml:space="preserve">   (</w:t>
      </w:r>
      <w:proofErr w:type="gramEnd"/>
      <w:r>
        <w:t>d.ca.1487)</w:t>
      </w:r>
    </w:p>
    <w:p w14:paraId="7EDCC706" w14:textId="77777777" w:rsidR="00E22CDF" w:rsidRDefault="00E22CDF" w:rsidP="00E22CDF">
      <w:pPr>
        <w:pStyle w:val="NoSpacing"/>
      </w:pPr>
    </w:p>
    <w:p w14:paraId="76CC2B29" w14:textId="77777777" w:rsidR="00E22CDF" w:rsidRDefault="00E22CDF" w:rsidP="00E22CDF">
      <w:pPr>
        <w:pStyle w:val="NoSpacing"/>
      </w:pPr>
    </w:p>
    <w:p w14:paraId="11A0B903" w14:textId="77777777" w:rsidR="00E22CDF" w:rsidRDefault="00E22CDF" w:rsidP="00E22CDF">
      <w:pPr>
        <w:pStyle w:val="NoSpacing"/>
      </w:pPr>
      <w:r>
        <w:t>26 Aug.1487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Hampshire.</w:t>
      </w:r>
    </w:p>
    <w:p w14:paraId="5DE657F8" w14:textId="77777777" w:rsidR="00E22CDF" w:rsidRDefault="00E22CDF" w:rsidP="00E22CDF">
      <w:pPr>
        <w:pStyle w:val="NoSpacing"/>
      </w:pPr>
      <w:r>
        <w:tab/>
      </w:r>
      <w:r>
        <w:tab/>
        <w:t>(C.F.R. 1485-1509 p.68)</w:t>
      </w:r>
    </w:p>
    <w:p w14:paraId="68C9A18E" w14:textId="77777777" w:rsidR="00E22CDF" w:rsidRDefault="00E22CDF" w:rsidP="00E22CDF">
      <w:pPr>
        <w:pStyle w:val="NoSpacing"/>
      </w:pPr>
    </w:p>
    <w:p w14:paraId="1A47A3F9" w14:textId="77777777" w:rsidR="00E22CDF" w:rsidRDefault="00E22CDF" w:rsidP="00E22CDF">
      <w:pPr>
        <w:pStyle w:val="NoSpacing"/>
      </w:pPr>
    </w:p>
    <w:p w14:paraId="496A43B3" w14:textId="77777777" w:rsidR="00E22CDF" w:rsidRDefault="00E22CDF" w:rsidP="00E22CDF">
      <w:pPr>
        <w:pStyle w:val="NoSpacing"/>
      </w:pPr>
      <w:r>
        <w:t>22 July 2024</w:t>
      </w:r>
    </w:p>
    <w:p w14:paraId="1EC6CF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C488B" w14:textId="77777777" w:rsidR="00E22CDF" w:rsidRDefault="00E22CDF" w:rsidP="009139A6">
      <w:r>
        <w:separator/>
      </w:r>
    </w:p>
  </w:endnote>
  <w:endnote w:type="continuationSeparator" w:id="0">
    <w:p w14:paraId="3314A6C2" w14:textId="77777777" w:rsidR="00E22CDF" w:rsidRDefault="00E22C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ACB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C21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8D4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5158F" w14:textId="77777777" w:rsidR="00E22CDF" w:rsidRDefault="00E22CDF" w:rsidP="009139A6">
      <w:r>
        <w:separator/>
      </w:r>
    </w:p>
  </w:footnote>
  <w:footnote w:type="continuationSeparator" w:id="0">
    <w:p w14:paraId="1E38625E" w14:textId="77777777" w:rsidR="00E22CDF" w:rsidRDefault="00E22C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F0E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51B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72B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D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22CD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7C8F"/>
  <w15:chartTrackingRefBased/>
  <w15:docId w15:val="{83088988-BFB9-47F8-9F63-003AF90E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2024-07-23T12:56:00Z</dcterms:created>
  <dcterms:modified xsi:type="dcterms:W3CDTF">2024-07-23T12:56:00Z</dcterms:modified>
</cp:coreProperties>
</file>